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A9212" w14:textId="77777777" w:rsidR="008241C9" w:rsidRDefault="008241C9" w:rsidP="00824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DADE</w:t>
      </w:r>
      <w:r>
        <w:rPr>
          <w:rFonts w:ascii="Times New Roman" w:hAnsi="Times New Roman" w:cs="Times New Roman"/>
        </w:rPr>
        <w:t xml:space="preserve">       (fl.1483)</w:t>
      </w:r>
    </w:p>
    <w:p w14:paraId="4912B8C5" w14:textId="77777777" w:rsidR="008241C9" w:rsidRDefault="008241C9" w:rsidP="008241C9">
      <w:pPr>
        <w:rPr>
          <w:rFonts w:ascii="Times New Roman" w:hAnsi="Times New Roman" w:cs="Times New Roman"/>
        </w:rPr>
      </w:pPr>
    </w:p>
    <w:p w14:paraId="6E473DB2" w14:textId="77777777" w:rsidR="008241C9" w:rsidRDefault="008241C9" w:rsidP="008241C9">
      <w:pPr>
        <w:rPr>
          <w:rFonts w:ascii="Times New Roman" w:hAnsi="Times New Roman" w:cs="Times New Roman"/>
        </w:rPr>
      </w:pPr>
    </w:p>
    <w:p w14:paraId="3E16D797" w14:textId="77777777" w:rsidR="008241C9" w:rsidRDefault="008241C9" w:rsidP="00824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and Henry Everard(q.v.), as the executors of John Dade(q.v.), made a plaint</w:t>
      </w:r>
    </w:p>
    <w:p w14:paraId="0D599480" w14:textId="77777777" w:rsidR="008241C9" w:rsidRDefault="008241C9" w:rsidP="00824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John Hill of Claydon, Suffolk(q.v.).</w:t>
      </w:r>
    </w:p>
    <w:p w14:paraId="40A2A168" w14:textId="77777777" w:rsidR="008241C9" w:rsidRDefault="008241C9" w:rsidP="00824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A16E162" w14:textId="77777777" w:rsidR="008241C9" w:rsidRDefault="008241C9" w:rsidP="008241C9">
      <w:pPr>
        <w:rPr>
          <w:rFonts w:ascii="Times New Roman" w:hAnsi="Times New Roman" w:cs="Times New Roman"/>
        </w:rPr>
      </w:pPr>
    </w:p>
    <w:p w14:paraId="1AD134D6" w14:textId="77777777" w:rsidR="008241C9" w:rsidRDefault="008241C9" w:rsidP="008241C9">
      <w:pPr>
        <w:rPr>
          <w:rFonts w:ascii="Times New Roman" w:hAnsi="Times New Roman" w:cs="Times New Roman"/>
        </w:rPr>
      </w:pPr>
    </w:p>
    <w:p w14:paraId="66E4AD1D" w14:textId="77777777" w:rsidR="008241C9" w:rsidRDefault="008241C9" w:rsidP="008241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November 2019</w:t>
      </w:r>
    </w:p>
    <w:p w14:paraId="720AC13B" w14:textId="77777777" w:rsidR="006B2F86" w:rsidRPr="00E71FC3" w:rsidRDefault="008241C9" w:rsidP="00E71FC3">
      <w:pPr>
        <w:pStyle w:val="NoSpacing"/>
      </w:pPr>
      <w:bookmarkStart w:id="0" w:name="_GoBack"/>
      <w:bookmarkEnd w:id="0"/>
    </w:p>
    <w:sectPr w:rsidR="006B2F86" w:rsidRPr="00E71FC3" w:rsidSect="008241C9">
      <w:footerReference w:type="default" r:id="rId6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FC7EB" w14:textId="77777777" w:rsidR="008241C9" w:rsidRDefault="008241C9" w:rsidP="00E71FC3">
      <w:r>
        <w:separator/>
      </w:r>
    </w:p>
  </w:endnote>
  <w:endnote w:type="continuationSeparator" w:id="0">
    <w:p w14:paraId="234CD297" w14:textId="77777777" w:rsidR="008241C9" w:rsidRDefault="008241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7B8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3E9D9" w14:textId="77777777" w:rsidR="008241C9" w:rsidRDefault="008241C9" w:rsidP="00E71FC3">
      <w:r>
        <w:separator/>
      </w:r>
    </w:p>
  </w:footnote>
  <w:footnote w:type="continuationSeparator" w:id="0">
    <w:p w14:paraId="78304777" w14:textId="77777777" w:rsidR="008241C9" w:rsidRDefault="008241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1C9"/>
    <w:rsid w:val="001A7C09"/>
    <w:rsid w:val="00577BD5"/>
    <w:rsid w:val="00656CBA"/>
    <w:rsid w:val="006A1F77"/>
    <w:rsid w:val="00733BE7"/>
    <w:rsid w:val="008241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F3A4A"/>
  <w15:chartTrackingRefBased/>
  <w15:docId w15:val="{42E41A9A-4454-476E-963C-187587DC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1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2019-11-28T19:35:00Z</dcterms:created>
  <dcterms:modified xsi:type="dcterms:W3CDTF">2019-11-28T19:36:00Z</dcterms:modified>
</cp:coreProperties>
</file>